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88C5C9" w14:textId="77777777" w:rsidR="00013758" w:rsidRDefault="00013758" w:rsidP="00013758">
      <w:pPr>
        <w:pStyle w:val="NoSpacing"/>
      </w:pPr>
      <w:r>
        <w:rPr>
          <w:u w:val="single"/>
        </w:rPr>
        <w:t>Sir Thomas MILBOURNE</w:t>
      </w:r>
      <w:r>
        <w:t xml:space="preserve">   </w:t>
      </w:r>
      <w:proofErr w:type="gramStart"/>
      <w:r>
        <w:t xml:space="preserve">   (</w:t>
      </w:r>
      <w:proofErr w:type="gramEnd"/>
      <w:r>
        <w:t>d.ca.1492)</w:t>
      </w:r>
    </w:p>
    <w:p w14:paraId="2F1872DB" w14:textId="77777777" w:rsidR="00013758" w:rsidRDefault="00013758" w:rsidP="00013758">
      <w:pPr>
        <w:pStyle w:val="NoSpacing"/>
      </w:pPr>
    </w:p>
    <w:p w14:paraId="57FB164C" w14:textId="77777777" w:rsidR="00013758" w:rsidRDefault="00013758" w:rsidP="00013758">
      <w:pPr>
        <w:pStyle w:val="NoSpacing"/>
      </w:pPr>
    </w:p>
    <w:p w14:paraId="56933A2C" w14:textId="77777777" w:rsidR="00013758" w:rsidRDefault="00013758" w:rsidP="00013758">
      <w:pPr>
        <w:pStyle w:val="NoSpacing"/>
      </w:pPr>
      <w:r>
        <w:t>19 Oct.1492</w:t>
      </w:r>
      <w:r>
        <w:tab/>
        <w:t xml:space="preserve">Writ of diem </w:t>
      </w:r>
      <w:proofErr w:type="spellStart"/>
      <w:r>
        <w:t>clausit</w:t>
      </w:r>
      <w:proofErr w:type="spellEnd"/>
      <w:r>
        <w:t xml:space="preserve"> extremum to the Escheators of Surrey and Sussex.</w:t>
      </w:r>
    </w:p>
    <w:p w14:paraId="692B9EA5" w14:textId="77777777" w:rsidR="00013758" w:rsidRDefault="00013758" w:rsidP="00013758">
      <w:pPr>
        <w:pStyle w:val="NoSpacing"/>
      </w:pPr>
      <w:r>
        <w:tab/>
      </w:r>
      <w:r>
        <w:tab/>
        <w:t>(C.F.R. 1485-1509 p.182)</w:t>
      </w:r>
    </w:p>
    <w:p w14:paraId="49721906" w14:textId="77777777" w:rsidR="00013758" w:rsidRDefault="00013758" w:rsidP="00013758">
      <w:pPr>
        <w:pStyle w:val="NoSpacing"/>
      </w:pPr>
    </w:p>
    <w:p w14:paraId="3936E966" w14:textId="77777777" w:rsidR="00013758" w:rsidRDefault="00013758" w:rsidP="00013758">
      <w:pPr>
        <w:pStyle w:val="NoSpacing"/>
      </w:pPr>
    </w:p>
    <w:p w14:paraId="0AA4CF51" w14:textId="77777777" w:rsidR="00013758" w:rsidRDefault="00013758" w:rsidP="00013758">
      <w:pPr>
        <w:pStyle w:val="NoSpacing"/>
      </w:pPr>
      <w:r>
        <w:t>13 September 2024</w:t>
      </w:r>
    </w:p>
    <w:p w14:paraId="39A771F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F9013B" w14:textId="77777777" w:rsidR="00013758" w:rsidRDefault="00013758" w:rsidP="009139A6">
      <w:r>
        <w:separator/>
      </w:r>
    </w:p>
  </w:endnote>
  <w:endnote w:type="continuationSeparator" w:id="0">
    <w:p w14:paraId="648C727E" w14:textId="77777777" w:rsidR="00013758" w:rsidRDefault="0001375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AC2B5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96C4E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AC6A2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F33ED6" w14:textId="77777777" w:rsidR="00013758" w:rsidRDefault="00013758" w:rsidP="009139A6">
      <w:r>
        <w:separator/>
      </w:r>
    </w:p>
  </w:footnote>
  <w:footnote w:type="continuationSeparator" w:id="0">
    <w:p w14:paraId="6784947C" w14:textId="77777777" w:rsidR="00013758" w:rsidRDefault="0001375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D93BC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22B78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2E240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758"/>
    <w:rsid w:val="00013758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66992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CED5FB"/>
  <w15:chartTrackingRefBased/>
  <w15:docId w15:val="{8D8B1B67-7C6A-4485-95A3-B1E814591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2024-09-17T13:46:00Z</dcterms:created>
  <dcterms:modified xsi:type="dcterms:W3CDTF">2024-09-17T13:47:00Z</dcterms:modified>
</cp:coreProperties>
</file>